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559D" w14:textId="77777777" w:rsidR="00295DDB" w:rsidRDefault="00295DDB" w:rsidP="00295D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AE51718" w14:textId="77777777" w:rsidR="00295DDB" w:rsidRDefault="00295DDB" w:rsidP="00295D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1B3A9E4" w14:textId="77777777" w:rsidR="00295DDB" w:rsidRDefault="00295DDB" w:rsidP="00295D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89762E" w14:textId="77777777" w:rsidR="00295DDB" w:rsidRDefault="00295DDB" w:rsidP="00295D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87A132" w14:textId="77777777" w:rsidR="00295DDB" w:rsidRDefault="00295DDB" w:rsidP="00295DD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63FD6E1" w14:textId="77777777" w:rsidR="00295DDB" w:rsidRDefault="00295DDB" w:rsidP="00295DD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A2335CD" w14:textId="77777777" w:rsidR="00295DDB" w:rsidRDefault="00295DDB" w:rsidP="00295DD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3D3DEED" w14:textId="77777777" w:rsidR="00295DDB" w:rsidRDefault="00295DDB" w:rsidP="00295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1C01B1" w14:textId="77777777" w:rsidR="00295DDB" w:rsidRDefault="00295DDB" w:rsidP="00295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9A3BC" w14:textId="77777777" w:rsidR="00295DDB" w:rsidRDefault="00295DDB" w:rsidP="00295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1B9F48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6EA2B" w14:textId="77777777" w:rsidR="00295DDB" w:rsidRDefault="00295DDB" w:rsidP="009139A6">
      <w:r>
        <w:separator/>
      </w:r>
    </w:p>
  </w:endnote>
  <w:endnote w:type="continuationSeparator" w:id="0">
    <w:p w14:paraId="383D4CE2" w14:textId="77777777" w:rsidR="00295DDB" w:rsidRDefault="00295D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C7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1E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50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3977" w14:textId="77777777" w:rsidR="00295DDB" w:rsidRDefault="00295DDB" w:rsidP="009139A6">
      <w:r>
        <w:separator/>
      </w:r>
    </w:p>
  </w:footnote>
  <w:footnote w:type="continuationSeparator" w:id="0">
    <w:p w14:paraId="796791BE" w14:textId="77777777" w:rsidR="00295DDB" w:rsidRDefault="00295D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8E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91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E0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DB"/>
    <w:rsid w:val="000666E0"/>
    <w:rsid w:val="002510B7"/>
    <w:rsid w:val="00295DD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9EDB0"/>
  <w15:chartTrackingRefBased/>
  <w15:docId w15:val="{1938EA47-0F52-4E9C-BA83-7B2D992C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2022-07-28T19:03:00Z</dcterms:created>
  <dcterms:modified xsi:type="dcterms:W3CDTF">2022-07-28T19:03:00Z</dcterms:modified>
</cp:coreProperties>
</file>